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1548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Beatriz Ijano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Beatriz Ijano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Pr="00E1261F" w:rsidRDefault="004B7BA2" w:rsidP="00E1261F">
      <w:pPr>
        <w:jc w:val="center"/>
        <w:rPr>
          <w:rFonts w:ascii="Arial" w:hAnsi="Arial"/>
        </w:r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sectPr w:rsidR="004B7BA2" w:rsidRPr="00E1261F" w:rsidSect="004B7BA2">
      <w:headerReference w:type="default" r:id="rId8"/>
      <w:footerReference w:type="default" r:id="rId9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416" w:rsidRDefault="00727416">
      <w:r>
        <w:separator/>
      </w:r>
    </w:p>
  </w:endnote>
  <w:endnote w:type="continuationSeparator" w:id="0">
    <w:p w:rsidR="00727416" w:rsidRDefault="0072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416" w:rsidRDefault="00727416">
      <w:r>
        <w:separator/>
      </w:r>
    </w:p>
  </w:footnote>
  <w:footnote w:type="continuationSeparator" w:id="0">
    <w:p w:rsidR="00727416" w:rsidRDefault="00727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2741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779B5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2015-08-18T15:42:00Z</dcterms:created>
  <dcterms:modified xsi:type="dcterms:W3CDTF">2015-08-18T15:42:00Z</dcterms:modified>
</cp:coreProperties>
</file>